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6E150" w14:textId="3753DE09" w:rsidR="00316AE1" w:rsidRDefault="00316AE1" w:rsidP="00E71FC3">
      <w:pPr>
        <w:pStyle w:val="NoSpacing"/>
      </w:pPr>
      <w:r>
        <w:rPr>
          <w:u w:val="single"/>
        </w:rPr>
        <w:t>Thomas KELFELD</w:t>
      </w:r>
      <w:r>
        <w:t xml:space="preserve">        </w:t>
      </w:r>
      <w:r w:rsidR="006A70C2">
        <w:t>(d.1408)</w:t>
      </w:r>
    </w:p>
    <w:p w14:paraId="2779C5C7" w14:textId="2A18D925" w:rsidR="006A70C2" w:rsidRDefault="006A70C2" w:rsidP="00E71FC3">
      <w:pPr>
        <w:pStyle w:val="NoSpacing"/>
      </w:pPr>
      <w:r>
        <w:t>of York. Litster.</w:t>
      </w:r>
    </w:p>
    <w:p w14:paraId="164F218F" w14:textId="74C71881" w:rsidR="006A70C2" w:rsidRDefault="006A70C2" w:rsidP="00E71FC3">
      <w:pPr>
        <w:pStyle w:val="NoSpacing"/>
      </w:pPr>
    </w:p>
    <w:p w14:paraId="1503F77D" w14:textId="543A3C2B" w:rsidR="006A70C2" w:rsidRDefault="006A70C2" w:rsidP="00E71FC3">
      <w:pPr>
        <w:pStyle w:val="NoSpacing"/>
      </w:pPr>
    </w:p>
    <w:p w14:paraId="59231B94" w14:textId="58B2DE8E" w:rsidR="006A70C2" w:rsidRDefault="006A70C2" w:rsidP="00E71FC3">
      <w:pPr>
        <w:pStyle w:val="NoSpacing"/>
      </w:pPr>
      <w:r>
        <w:t xml:space="preserve">  5 Jun.14</w:t>
      </w:r>
      <w:r w:rsidR="0064038E">
        <w:t>0</w:t>
      </w:r>
      <w:r>
        <w:t>8</w:t>
      </w:r>
      <w:r>
        <w:tab/>
        <w:t>He made his Will.   (W.Y.R. p.96)</w:t>
      </w:r>
    </w:p>
    <w:p w14:paraId="3A7584C3" w14:textId="1B1DA7F3" w:rsidR="006A70C2" w:rsidRDefault="006A70C2" w:rsidP="00E71FC3">
      <w:pPr>
        <w:pStyle w:val="NoSpacing"/>
      </w:pPr>
      <w:r>
        <w:t>20 Jun.</w:t>
      </w:r>
      <w:r>
        <w:tab/>
      </w:r>
      <w:r>
        <w:tab/>
        <w:t>Probate of his Will.   (ibid.)</w:t>
      </w:r>
    </w:p>
    <w:p w14:paraId="7422FB08" w14:textId="77777777" w:rsidR="0064038E" w:rsidRDefault="0064038E" w:rsidP="0064038E">
      <w:pPr>
        <w:pStyle w:val="NoSpacing"/>
      </w:pPr>
      <w:r>
        <w:tab/>
        <w:t>1408</w:t>
      </w:r>
      <w:r>
        <w:tab/>
        <w:t>He made a bequest to the gild of St.John Baptist of the Tailors.</w:t>
      </w:r>
    </w:p>
    <w:p w14:paraId="5BE4D096" w14:textId="6E771DA8" w:rsidR="0064038E" w:rsidRDefault="0064038E" w:rsidP="0064038E">
      <w:pPr>
        <w:pStyle w:val="NoSpacing"/>
        <w:ind w:left="1440"/>
      </w:pPr>
      <w:r>
        <w:t>(“Craftsmen and Industry In Late Medieval York” by Heather Crichton Swanson, a dissertation submitted for the degree of D.Phil., University of York, Department of History. December 1980 p.80)</w:t>
      </w:r>
    </w:p>
    <w:p w14:paraId="5BC0C8C0" w14:textId="0DE265CA" w:rsidR="006A70C2" w:rsidRDefault="006A70C2" w:rsidP="00E71FC3">
      <w:pPr>
        <w:pStyle w:val="NoSpacing"/>
      </w:pPr>
    </w:p>
    <w:p w14:paraId="4167A969" w14:textId="40DAEF5F" w:rsidR="006A70C2" w:rsidRDefault="006A70C2" w:rsidP="00E71FC3">
      <w:pPr>
        <w:pStyle w:val="NoSpacing"/>
      </w:pPr>
    </w:p>
    <w:p w14:paraId="2A1DDB44" w14:textId="15827B47" w:rsidR="006A70C2" w:rsidRDefault="006A70C2" w:rsidP="00E71FC3">
      <w:pPr>
        <w:pStyle w:val="NoSpacing"/>
      </w:pPr>
      <w:r>
        <w:t>11 February 2019</w:t>
      </w:r>
    </w:p>
    <w:p w14:paraId="7065FAFE" w14:textId="2E60D338" w:rsidR="0064038E" w:rsidRPr="00316AE1" w:rsidRDefault="0064038E" w:rsidP="00E71FC3">
      <w:pPr>
        <w:pStyle w:val="NoSpacing"/>
      </w:pPr>
      <w:r>
        <w:t>14 May 2023</w:t>
      </w:r>
    </w:p>
    <w:sectPr w:rsidR="0064038E" w:rsidRPr="00316AE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FAAB4" w14:textId="77777777" w:rsidR="00316AE1" w:rsidRDefault="00316AE1" w:rsidP="00E71FC3">
      <w:pPr>
        <w:spacing w:after="0" w:line="240" w:lineRule="auto"/>
      </w:pPr>
      <w:r>
        <w:separator/>
      </w:r>
    </w:p>
  </w:endnote>
  <w:endnote w:type="continuationSeparator" w:id="0">
    <w:p w14:paraId="1420B462" w14:textId="77777777" w:rsidR="00316AE1" w:rsidRDefault="00316AE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FDFD1" w14:textId="77777777" w:rsidR="00316AE1" w:rsidRPr="00E71FC3" w:rsidRDefault="00316AE1">
    <w:pPr>
      <w:pStyle w:val="Footer"/>
    </w:pPr>
    <w:r>
      <w:t>Compilation 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EB6AB" w14:textId="77777777" w:rsidR="00316AE1" w:rsidRDefault="00316AE1" w:rsidP="00E71FC3">
      <w:pPr>
        <w:spacing w:after="0" w:line="240" w:lineRule="auto"/>
      </w:pPr>
      <w:r>
        <w:separator/>
      </w:r>
    </w:p>
  </w:footnote>
  <w:footnote w:type="continuationSeparator" w:id="0">
    <w:p w14:paraId="67240562" w14:textId="77777777" w:rsidR="00316AE1" w:rsidRDefault="00316AE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AE1"/>
    <w:rsid w:val="001A7C09"/>
    <w:rsid w:val="00316AE1"/>
    <w:rsid w:val="00577BD5"/>
    <w:rsid w:val="0064038E"/>
    <w:rsid w:val="00656CBA"/>
    <w:rsid w:val="006A1F77"/>
    <w:rsid w:val="006A70C2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871B55"/>
  <w15:chartTrackingRefBased/>
  <w15:docId w15:val="{86896928-DC54-46ED-AFED-E4C83851E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50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2019-02-11T16:48:00Z</dcterms:created>
  <dcterms:modified xsi:type="dcterms:W3CDTF">2023-05-14T11:11:00Z</dcterms:modified>
</cp:coreProperties>
</file>